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DAD34" w14:textId="77777777" w:rsidR="00404549" w:rsidRDefault="00220D98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998157C" wp14:editId="02250B26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B1E7248" w14:textId="77777777"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769A12" w14:textId="7241F5AE" w:rsidR="00220D98" w:rsidRPr="002771A2" w:rsidRDefault="008546C4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8546C4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إدارة المشاريع التطوعيّة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98157C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6B1E7248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1B769A12" w14:textId="7241F5AE" w:rsidR="00220D98" w:rsidRPr="002771A2" w:rsidRDefault="008546C4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8546C4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إدارة المشاريع التطوعيّة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2CDA49F5" w14:textId="77777777" w:rsidR="00F53D08" w:rsidRPr="00F53D08" w:rsidRDefault="00F53D08" w:rsidP="00F53D08">
      <w:pPr>
        <w:rPr>
          <w:rtl/>
        </w:rPr>
      </w:pPr>
    </w:p>
    <w:p w14:paraId="4D53F9F8" w14:textId="77777777" w:rsidR="00F53D08" w:rsidRPr="00F53D08" w:rsidRDefault="00F53D08" w:rsidP="00F53D08">
      <w:pPr>
        <w:rPr>
          <w:rtl/>
        </w:rPr>
      </w:pPr>
    </w:p>
    <w:p w14:paraId="29A98140" w14:textId="77777777" w:rsidR="00F53D08" w:rsidRPr="00F53D08" w:rsidRDefault="00F53D08" w:rsidP="00F53D08">
      <w:pPr>
        <w:rPr>
          <w:rtl/>
        </w:rPr>
      </w:pPr>
    </w:p>
    <w:p w14:paraId="66D04C24" w14:textId="77777777" w:rsidR="00F53D08" w:rsidRPr="00F53D08" w:rsidRDefault="00F53D08" w:rsidP="00F53D08">
      <w:pPr>
        <w:rPr>
          <w:rtl/>
        </w:rPr>
      </w:pPr>
    </w:p>
    <w:p w14:paraId="6005DD63" w14:textId="77777777" w:rsidR="00F53D08" w:rsidRPr="00F53D08" w:rsidRDefault="00F53D08" w:rsidP="00F53D08">
      <w:pPr>
        <w:rPr>
          <w:rtl/>
        </w:rPr>
      </w:pPr>
    </w:p>
    <w:p w14:paraId="5C0B16C6" w14:textId="77777777" w:rsidR="00F53D08" w:rsidRPr="00F53D08" w:rsidRDefault="00F53D08" w:rsidP="00F53D08">
      <w:pPr>
        <w:rPr>
          <w:rtl/>
        </w:rPr>
      </w:pPr>
    </w:p>
    <w:p w14:paraId="307594C7" w14:textId="77777777" w:rsidR="00F53D08" w:rsidRPr="00F53D08" w:rsidRDefault="00F53D08" w:rsidP="00F53D08">
      <w:pPr>
        <w:rPr>
          <w:rtl/>
        </w:rPr>
      </w:pPr>
    </w:p>
    <w:p w14:paraId="29D970E2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15CC58BC" w14:textId="77777777" w:rsidR="00F53D08" w:rsidRPr="00F53D08" w:rsidRDefault="00F53D08" w:rsidP="00F53D08">
      <w:pPr>
        <w:rPr>
          <w:rtl/>
        </w:rPr>
      </w:pPr>
    </w:p>
    <w:p w14:paraId="5B74D479" w14:textId="45ED5DA0" w:rsidR="00786344" w:rsidRDefault="008546C4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E2D995E" wp14:editId="7E381164">
            <wp:simplePos x="0" y="0"/>
            <wp:positionH relativeFrom="page">
              <wp:align>left</wp:align>
            </wp:positionH>
            <wp:positionV relativeFrom="paragraph">
              <wp:posOffset>2397760</wp:posOffset>
            </wp:positionV>
            <wp:extent cx="7558404" cy="4101786"/>
            <wp:effectExtent l="0" t="0" r="508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8404" cy="4101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2C081E4B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26763B93" wp14:editId="20D84BBF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8E611D" w14:textId="77777777"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763B93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418E611D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E7EF225" w14:textId="77777777" w:rsidR="00E34879" w:rsidRDefault="00E34879" w:rsidP="00E34879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771C598B" w14:textId="03B11C88" w:rsidR="00786344" w:rsidRDefault="002B2BD4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9" w:history="1">
        <w:r w:rsidR="00E34879" w:rsidRPr="002B2BD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2B2BD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2B2BD4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2B2BD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786344" w14:paraId="4324F2CE" w14:textId="77777777" w:rsidTr="00884E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A41D1D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4DEB3F5" wp14:editId="0EAA821E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96B893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FD9F80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3DCD3A8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E4E70A5" wp14:editId="6244492C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1BDE3F1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B0ABED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9C0590B" w14:textId="123BE86F" w:rsidR="00786344" w:rsidRPr="00B71975" w:rsidRDefault="00884E4A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ا</w:t>
            </w:r>
            <w:r w:rsidRPr="00884E4A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لعمل التطوّعي هو جهد يبذله الفرد أو مجموعة من الأفراد بدافع ذاتي دون انتظار مقابل مادي، بهدف خدمة المجتمع وتحقيق منفعة عامة.</w:t>
            </w:r>
          </w:p>
        </w:tc>
      </w:tr>
      <w:tr w:rsidR="00786344" w14:paraId="16403F22" w14:textId="77777777" w:rsidTr="00884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B83B3AE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0B81804" wp14:editId="617E3508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9879C36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6911B2B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7CBE4F7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1C55D2E" wp14:editId="4B948F6B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C38690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41B8EE1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20451B97" w14:textId="2E473AB8" w:rsidR="00786344" w:rsidRPr="00B71975" w:rsidRDefault="00884E4A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</w:rPr>
              <w:t>عرّفت الأمم المتحدة العمل التطوّعي بأنه العمل غير مدفوع الأجر وغير المهني الذي يقوم به الأفراد من أجل مساعدة الآخرين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14:paraId="594D6EBD" w14:textId="77777777" w:rsidTr="00884E4A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9C2B592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D4ED051" wp14:editId="739A8219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7F88134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DBC810B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3AF8F7D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97DEEA6" wp14:editId="3F3909A2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DCFD94E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1207811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5AAECDC" w14:textId="5880906B" w:rsidR="00786344" w:rsidRPr="00B71975" w:rsidRDefault="00884E4A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</w:rPr>
              <w:t>تقتصر فائدة العمل التطوّعي على المستفيدين فقط، ولا يُكسب المتطوّع أي مهارات شخصية أو مهنية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42E16420" w14:textId="77777777" w:rsidTr="00884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A9E390E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A334F97" wp14:editId="6D810F1F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FB5DAC6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2FF933E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1C0A476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B2E0C1B" wp14:editId="00931465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B54B2E7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6723548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672F302" w14:textId="07DC7536" w:rsidR="00786344" w:rsidRPr="00B71975" w:rsidRDefault="00884E4A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</w:rPr>
              <w:t>مرحلة التقييم والإغلاق تأتي قبل مرحلة التنفيذ والمتابعة في دورة حياة المشروع التطوّعي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40FAF7F2" w14:textId="77777777" w:rsidTr="00884E4A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5BCAF5A4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5821D17" wp14:editId="0BA2D041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6799EEF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43E8280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D212DE2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01C04E1" wp14:editId="4DF3CA7F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000D9A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CEA1895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BBDF207" w14:textId="6D1F98B0" w:rsidR="00786344" w:rsidRPr="00B71975" w:rsidRDefault="00884E4A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تُصاغ أهداف المشاريع التطوّعية وفق معايير </w:t>
            </w:r>
            <w:r w:rsidRPr="00884E4A">
              <w:rPr>
                <w:rFonts w:ascii="Sakkal Majalla" w:hAnsi="Sakkal Majalla"/>
                <w:sz w:val="40"/>
                <w:szCs w:val="40"/>
                <w:lang w:bidi="ar-SY"/>
              </w:rPr>
              <w:t>SMART</w:t>
            </w: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لضمان فعاليتها وقابليتها للقياس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525636AE" w14:textId="77777777" w:rsidTr="00884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706CD10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CAC466A" wp14:editId="181619A4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B60BFD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AF5C9F5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251B29E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2E266D8" wp14:editId="62904422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253D44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33E1F7B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14A817B" w14:textId="2E3C9A1B" w:rsidR="00786344" w:rsidRPr="00B71975" w:rsidRDefault="00884E4A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مصفوفة </w:t>
            </w:r>
            <w:r w:rsidRPr="00884E4A">
              <w:rPr>
                <w:rFonts w:ascii="Sakkal Majalla" w:hAnsi="Sakkal Majalla"/>
                <w:sz w:val="40"/>
                <w:szCs w:val="40"/>
                <w:lang w:bidi="ar-SY"/>
              </w:rPr>
              <w:t>RACI</w:t>
            </w: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أداة تُستخدم لتوضيح الجدول الزمني لأنشطة المشروع التطوّعي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14E775C8" w14:textId="77777777" w:rsidTr="00884E4A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07C99BC" w14:textId="77777777"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392BA1F" wp14:editId="3EFB1513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F1AD11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722AA0C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7E265A6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1643D43" wp14:editId="3D8F187E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25ED511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3628298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538F3A3" w14:textId="30F238CE" w:rsidR="00786344" w:rsidRPr="002D5FBB" w:rsidRDefault="00884E4A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الرؤية في المشروع التطوّعي هي صورة مستقبلية طموحة لما سيكون عليه الواقع بعد تنفيذ المشروع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08DE1593" w14:textId="77777777" w:rsidTr="00884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E9E2AAA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35AB7BDB" wp14:editId="0EBB517C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4E4CDCB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4D7674A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6A2702E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331BC1E" wp14:editId="660A9BF8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88F0673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0B65693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E241247" w14:textId="55BA5EE0" w:rsidR="0049367F" w:rsidRPr="0049367F" w:rsidRDefault="00884E4A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تعتمد القيادة الخادمة على تذليل العقبات أمام المتطوّعين وتمكينهم، مع التركيز على نموّهم الشخصي والمهني</w:t>
            </w:r>
            <w:r w:rsidR="0049367F"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6BF303CB" w14:textId="77777777" w:rsidTr="00884E4A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AEE4B78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00E6777" wp14:editId="03A40911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ED8958E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2D214BC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072377B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6FC7391" wp14:editId="5DEA69D3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F40664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8C73296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CEC9A95" w14:textId="6C3A84E8" w:rsidR="0049367F" w:rsidRPr="0049367F" w:rsidRDefault="00884E4A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تُشير الدراسات إلى أن المحفّزات الخارجية كالمكافآت المادية أكثر تأثيراً من المحفّزات الداخلية في استمرارية المتطوّعين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432A1C20" w14:textId="77777777" w:rsidTr="00884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4E56F64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4EAAFED" wp14:editId="3A6BDCA2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00A6DB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0EF37DA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43E8EF3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6FBFBE8" wp14:editId="1BFBD0F2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0804C8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EFEB134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BE1092F" w14:textId="3B8EE981" w:rsidR="0049367F" w:rsidRPr="0049367F" w:rsidRDefault="00884E4A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قياس الأثر في المشاريع التطوّعية إجراء شكلي لا يُؤثر في قدرة المنظمة على استقطاب التمويل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44A723AD" w14:textId="77777777" w:rsidTr="00884E4A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185DF7A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68B8957" wp14:editId="522095A3">
                      <wp:extent cx="295275" cy="295275"/>
                      <wp:effectExtent l="9525" t="9525" r="9525" b="9525"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7CB04A7" id="Rectangle: Rounded Corners 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7DB1BB8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BC337DD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7196F8C" wp14:editId="35D925D3">
                      <wp:extent cx="295275" cy="295275"/>
                      <wp:effectExtent l="9525" t="9525" r="9525" b="9525"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FB53A3" id="Rectangle: Rounded Corners 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B42E0D7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FB883DA" w14:textId="154B1A94" w:rsidR="0049367F" w:rsidRPr="0049367F" w:rsidRDefault="00884E4A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تشمل مستويات قياس الأثر: المدخلات، والمخرجات، والنتائج، والأثر بعيد المدى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6DDDA4E0" w14:textId="77777777" w:rsidTr="00884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B1089C0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68CF2EE" wp14:editId="48508826">
                      <wp:extent cx="295275" cy="295275"/>
                      <wp:effectExtent l="9525" t="9525" r="9525" b="9525"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83FECA7" id="Rectangle: Rounded Corners 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48165CA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32AC476" w14:textId="77777777" w:rsidR="00E34879" w:rsidRPr="0049367F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4840507" wp14:editId="67C1B49C">
                      <wp:extent cx="295275" cy="295275"/>
                      <wp:effectExtent l="9525" t="9525" r="9525" b="9525"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20271CE" id="Rectangle: Rounded Corners 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ABFA0AE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4842DCB" w14:textId="4247A2D6" w:rsidR="00E34879" w:rsidRDefault="00884E4A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نموذج </w:t>
            </w:r>
            <w:r w:rsidRPr="00884E4A">
              <w:rPr>
                <w:rFonts w:ascii="Sakkal Majalla" w:hAnsi="Sakkal Majalla"/>
                <w:sz w:val="40"/>
                <w:szCs w:val="40"/>
                <w:lang w:bidi="ar-SY"/>
              </w:rPr>
              <w:t>DESC</w:t>
            </w: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للتواصل في المواقف الصعبة يبدأ بتحديد التغيير المطلوب مباشرةً دون وصف الموقف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56A2308D" w14:textId="77777777" w:rsidTr="00884E4A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B0B274C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D3AA110" wp14:editId="1D4194DE">
                      <wp:extent cx="295275" cy="295275"/>
                      <wp:effectExtent l="9525" t="9525" r="9525" b="9525"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E30A0B" id="Rectangle: Rounded Corners 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5EF8D9D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2189560" w14:textId="77777777" w:rsidR="00E34879" w:rsidRPr="0049367F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7F8C902" wp14:editId="1E44530E">
                      <wp:extent cx="295275" cy="295275"/>
                      <wp:effectExtent l="9525" t="9525" r="9525" b="9525"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02C064C" id="Rectangle: Rounded Corners 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4277FCF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A5EEC75" w14:textId="101F6F76" w:rsidR="00E34879" w:rsidRDefault="00884E4A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الاستدامة المالية للمشاريع التطوّعية تتطلب تنويع مصادر التمويل وتطوير نماذج التمويل الذاتي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12BFA41E" w14:textId="77777777" w:rsidTr="00884E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72D6837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E330758" wp14:editId="46AD8AD8">
                      <wp:extent cx="295275" cy="295275"/>
                      <wp:effectExtent l="9525" t="9525" r="9525" b="9525"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7A0A84E" id="Rectangle: Rounded Corners 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403DB67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304B497" w14:textId="77777777" w:rsidR="00E34879" w:rsidRPr="0049367F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AB44C13" wp14:editId="41D732F1">
                      <wp:extent cx="295275" cy="295275"/>
                      <wp:effectExtent l="9525" t="9525" r="9525" b="9525"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9543425" id="Rectangle: Rounded Corners 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690EB36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09C2EE3" w14:textId="20C8675F" w:rsidR="00E34879" w:rsidRDefault="00884E4A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تُعدّ الصراعات داخل الفريق التطوّعي ظاهرة سلبية بالكامل، ولا يمكن الاستفادة منها في تطوير إجراءات العمل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77AB87EE" w14:textId="77777777" w:rsidTr="00884E4A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A22E196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3014066" wp14:editId="02103FFB">
                      <wp:extent cx="295275" cy="295275"/>
                      <wp:effectExtent l="9525" t="9525" r="9525" b="9525"/>
                      <wp:docPr id="48" name="Rectangle: Rounded Corners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31822A" id="Rectangle: Rounded Corners 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7351801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AE6900B" w14:textId="77777777" w:rsidR="00E34879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4733921" wp14:editId="136382A2">
                      <wp:extent cx="295275" cy="295275"/>
                      <wp:effectExtent l="9525" t="9525" r="9525" b="9525"/>
                      <wp:docPr id="49" name="Rectangle: Rounded Corners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E12AE1A" id="Rectangle: Rounded Corners 4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A30B9E2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A57DC4E" w14:textId="306E1D25" w:rsidR="00E34879" w:rsidRDefault="00884E4A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إشراك المجتمع المحلي في تصميم وتنفيذ المشروع التطوّعي يُعزّز ملكيتهم له ويُسهم في استدامته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14E6DF24" w14:textId="77777777" w:rsidR="00884E4A" w:rsidRDefault="00884E4A" w:rsidP="00884E4A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27DDFDA2" wp14:editId="0A58044D">
                <wp:extent cx="5633504" cy="593062"/>
                <wp:effectExtent l="0" t="0" r="5715" b="0"/>
                <wp:docPr id="613110744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680043504" name="Rectangle 680043504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94144558" name="Rectangle 394144558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85383148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C9E870" w14:textId="0F9E2808" w:rsidR="00884E4A" w:rsidRDefault="00884E4A" w:rsidP="00884E4A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DDFDA2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">
                <v:rect id="Rectangle 680043504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" fillcolor="#f2f2f2" stroked="f" strokeweight="1pt"/>
                <v:rect id="Rectangle 394144558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" filled="f" stroked="f">
                  <v:textbox>
                    <w:txbxContent>
                      <w:p w14:paraId="18C9E870" w14:textId="0F9E2808" w:rsidR="00884E4A" w:rsidRDefault="00884E4A" w:rsidP="00884E4A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0B225F" w14:textId="77777777" w:rsidR="00884E4A" w:rsidRDefault="00884E4A" w:rsidP="00884E4A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5E327C7D" w14:textId="66B02781" w:rsidR="00884E4A" w:rsidRDefault="002B2BD4" w:rsidP="00884E4A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0" w:history="1">
        <w:r w:rsidR="00884E4A" w:rsidRPr="002B2BD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884E4A" w:rsidRPr="002B2BD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884E4A" w:rsidRPr="002B2BD4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884E4A" w:rsidRPr="002B2BD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884E4A" w14:paraId="1C58BCB5" w14:textId="77777777" w:rsidTr="00567C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DEA97E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DA9A648" wp14:editId="205D0DB9">
                      <wp:extent cx="295275" cy="295275"/>
                      <wp:effectExtent l="9525" t="9525" r="9525" b="9525"/>
                      <wp:docPr id="2107246122" name="Rectangle: Rounded Corners 2107246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02C0BEA" id="Rectangle: Rounded Corners 210724612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61917B2" w14:textId="77777777" w:rsidR="00884E4A" w:rsidRPr="00220D98" w:rsidRDefault="00884E4A" w:rsidP="00567C41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BAEE818" w14:textId="77777777" w:rsidR="00884E4A" w:rsidRPr="00045076" w:rsidRDefault="00884E4A" w:rsidP="00567C41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CE42589" wp14:editId="4780BC81">
                      <wp:extent cx="295275" cy="295275"/>
                      <wp:effectExtent l="9525" t="9525" r="9525" b="9525"/>
                      <wp:docPr id="765846631" name="Rectangle: Rounded Corners 7658466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2DA47C7" id="Rectangle: Rounded Corners 7658466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0AD828" w14:textId="77777777" w:rsidR="00884E4A" w:rsidRPr="00220D98" w:rsidRDefault="00884E4A" w:rsidP="00567C41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133EB0" w14:textId="77777777" w:rsidR="00884E4A" w:rsidRPr="00B71975" w:rsidRDefault="00884E4A" w:rsidP="00567C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ا</w:t>
            </w:r>
            <w:r w:rsidRPr="00884E4A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لعمل التطوّعي هو جهد يبذله الفرد أو مجموعة من الأفراد بدافع ذاتي دون انتظار مقابل مادي، بهدف خدمة المجتمع وتحقيق منفعة عامة.</w:t>
            </w:r>
          </w:p>
        </w:tc>
      </w:tr>
      <w:tr w:rsidR="00884E4A" w14:paraId="7AA61662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34C2C45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0CC827F" wp14:editId="30B70F9D">
                      <wp:extent cx="295275" cy="295275"/>
                      <wp:effectExtent l="9525" t="9525" r="9525" b="9525"/>
                      <wp:docPr id="320433349" name="Rectangle: Rounded Corners 320433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9A627B" id="Rectangle: Rounded Corners 32043334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C4B159A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7889A2D" w14:textId="77777777" w:rsidR="00884E4A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9DECCD4" wp14:editId="7364D633">
                      <wp:extent cx="295275" cy="295275"/>
                      <wp:effectExtent l="9525" t="9525" r="9525" b="9525"/>
                      <wp:docPr id="754090264" name="Rectangle: Rounded Corners 754090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412C6A" id="Rectangle: Rounded Corners 75409026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E8F731B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03FCCF2" w14:textId="77777777" w:rsidR="00884E4A" w:rsidRPr="00B71975" w:rsidRDefault="00884E4A" w:rsidP="00567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</w:rPr>
              <w:t>عرّفت الأمم المتحدة العمل التطوّعي بأنه العمل غير مدفوع الأجر وغير المهني الذي يقوم به الأفراد من أجل مساعدة الآخرين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884E4A" w14:paraId="213FE1EE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50B5AFD4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E7A6606" wp14:editId="38A8EBFE">
                      <wp:extent cx="295275" cy="295275"/>
                      <wp:effectExtent l="9525" t="9525" r="9525" b="9525"/>
                      <wp:docPr id="228311744" name="Rectangle: Rounded Corners 2283117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3C268B7" id="Rectangle: Rounded Corners 2283117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527262A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9F00468" w14:textId="77777777" w:rsidR="00884E4A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37233D5" wp14:editId="0F3B53F0">
                      <wp:extent cx="295275" cy="295275"/>
                      <wp:effectExtent l="9525" t="9525" r="9525" b="9525"/>
                      <wp:docPr id="1405631335" name="Rectangle: Rounded Corners 1405631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FFEF03" id="Rectangle: Rounded Corners 14056313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7E5D9E0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7E46D3F" w14:textId="77777777" w:rsidR="00884E4A" w:rsidRPr="00B71975" w:rsidRDefault="00884E4A" w:rsidP="00567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</w:rPr>
              <w:t>تقتصر فائدة العمل التطوّعي على المستفيدين فقط، ولا يُكسب المتطوّع أي مهارات شخصية أو مهنية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884E4A" w14:paraId="51C76D34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ACB2B59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20FE4B1" wp14:editId="66C55794">
                      <wp:extent cx="295275" cy="295275"/>
                      <wp:effectExtent l="9525" t="9525" r="9525" b="9525"/>
                      <wp:docPr id="448362633" name="Rectangle: Rounded Corners 4483626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D49AC3" id="Rectangle: Rounded Corners 4483626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4F4ABE89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17C795F" w14:textId="77777777" w:rsidR="00884E4A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BBDBD94" wp14:editId="791EB76C">
                      <wp:extent cx="295275" cy="295275"/>
                      <wp:effectExtent l="9525" t="9525" r="9525" b="9525"/>
                      <wp:docPr id="1513989442" name="Rectangle: Rounded Corners 1513989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BC7E38E" id="Rectangle: Rounded Corners 151398944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F48DEB2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9941A72" w14:textId="77777777" w:rsidR="00884E4A" w:rsidRPr="00B71975" w:rsidRDefault="00884E4A" w:rsidP="00567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</w:rPr>
              <w:t>مرحلة التقييم والإغلاق تأتي قبل مرحلة التنفيذ والمتابعة في دورة حياة المشروع التطوّعي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884E4A" w14:paraId="4DB9118D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6AB547B1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A6F9037" wp14:editId="14FC49B4">
                      <wp:extent cx="295275" cy="295275"/>
                      <wp:effectExtent l="9525" t="9525" r="9525" b="9525"/>
                      <wp:docPr id="2088170490" name="Rectangle: Rounded Corners 2088170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04BD20" id="Rectangle: Rounded Corners 208817049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478C4F68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CCF1727" w14:textId="77777777" w:rsidR="00884E4A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DA428F4" wp14:editId="0DC3D2B7">
                      <wp:extent cx="295275" cy="295275"/>
                      <wp:effectExtent l="9525" t="9525" r="9525" b="9525"/>
                      <wp:docPr id="747343372" name="Rectangle: Rounded Corners 747343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8E7C47" id="Rectangle: Rounded Corners 74734337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FB83338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891D585" w14:textId="77777777" w:rsidR="00884E4A" w:rsidRPr="00B71975" w:rsidRDefault="00884E4A" w:rsidP="00567C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تُصاغ أهداف المشاريع التطوّعية وفق معايير </w:t>
            </w:r>
            <w:r w:rsidRPr="00884E4A">
              <w:rPr>
                <w:rFonts w:ascii="Sakkal Majalla" w:hAnsi="Sakkal Majalla"/>
                <w:sz w:val="40"/>
                <w:szCs w:val="40"/>
                <w:lang w:bidi="ar-SY"/>
              </w:rPr>
              <w:t>SMART</w:t>
            </w: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لضمان فعاليتها وقابليتها للقياس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03981C80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FE33DF1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C776131" wp14:editId="7AD85CCE">
                      <wp:extent cx="295275" cy="295275"/>
                      <wp:effectExtent l="9525" t="9525" r="9525" b="9525"/>
                      <wp:docPr id="1184100736" name="Rectangle: Rounded Corners 11841007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79B083" id="Rectangle: Rounded Corners 11841007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BCC19B8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0039983" w14:textId="77777777" w:rsidR="00884E4A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96D3A07" wp14:editId="4E580DA9">
                      <wp:extent cx="295275" cy="295275"/>
                      <wp:effectExtent l="9525" t="9525" r="9525" b="9525"/>
                      <wp:docPr id="1216974671" name="Rectangle: Rounded Corners 12169746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1D8CE7" id="Rectangle: Rounded Corners 12169746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524FF1E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75C1B82" w14:textId="77777777" w:rsidR="00884E4A" w:rsidRPr="00B71975" w:rsidRDefault="00884E4A" w:rsidP="00567C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مصفوفة </w:t>
            </w:r>
            <w:r w:rsidRPr="00884E4A">
              <w:rPr>
                <w:rFonts w:ascii="Sakkal Majalla" w:hAnsi="Sakkal Majalla"/>
                <w:sz w:val="40"/>
                <w:szCs w:val="40"/>
                <w:lang w:bidi="ar-SY"/>
              </w:rPr>
              <w:t>RACI</w:t>
            </w: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أداة تُستخدم لتوضيح الجدول الزمني لأنشطة المشروع التطوّعي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5CA74E0C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D8A1EE8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310F48C" wp14:editId="5C8264C4">
                      <wp:extent cx="295275" cy="295275"/>
                      <wp:effectExtent l="9525" t="9525" r="9525" b="9525"/>
                      <wp:docPr id="352928197" name="Rectangle: Rounded Corners 352928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DE63B08" id="Rectangle: Rounded Corners 35292819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6D0A444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D3A9373" w14:textId="77777777" w:rsidR="00884E4A" w:rsidRPr="0049367F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1609F1A" wp14:editId="42C47180">
                      <wp:extent cx="295275" cy="295275"/>
                      <wp:effectExtent l="9525" t="9525" r="9525" b="9525"/>
                      <wp:docPr id="1242124080" name="Rectangle: Rounded Corners 12421240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CCD5B7" id="Rectangle: Rounded Corners 12421240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B379F4F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FE76F58" w14:textId="77777777" w:rsidR="00884E4A" w:rsidRPr="002D5FBB" w:rsidRDefault="00884E4A" w:rsidP="00567C41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الرؤية في المشروع التطوّعي هي صورة مستقبلية طموحة لما سيكون عليه الواقع بعد تنفيذ المشروع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28266A1C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969FC5A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0543192A" wp14:editId="7A2915AE">
                      <wp:extent cx="295275" cy="295275"/>
                      <wp:effectExtent l="9525" t="9525" r="9525" b="9525"/>
                      <wp:docPr id="138240593" name="Rectangle: Rounded Corners 1382405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7DEEA6A" id="Rectangle: Rounded Corners 1382405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202C1F2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ED70BB4" w14:textId="77777777" w:rsidR="00884E4A" w:rsidRPr="0049367F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531A19C" wp14:editId="2C1198A4">
                      <wp:extent cx="295275" cy="295275"/>
                      <wp:effectExtent l="9525" t="9525" r="9525" b="9525"/>
                      <wp:docPr id="1341270541" name="Rectangle: Rounded Corners 1341270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F8F9628" id="Rectangle: Rounded Corners 13412705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AE8A100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9756812" w14:textId="77777777" w:rsidR="00884E4A" w:rsidRPr="0049367F" w:rsidRDefault="00884E4A" w:rsidP="00567C41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تعتمد القيادة الخادمة على تذليل العقبات أمام المتطوّعين وتمكينهم، مع التركيز على نموّهم الشخصي والمهني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02B36F50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4C1797B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A19A38B" wp14:editId="04A3EEC8">
                      <wp:extent cx="295275" cy="295275"/>
                      <wp:effectExtent l="9525" t="9525" r="9525" b="9525"/>
                      <wp:docPr id="1456668069" name="Rectangle: Rounded Corners 14566680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DC33082" id="Rectangle: Rounded Corners 145666806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D5E3E32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384EE30" w14:textId="77777777" w:rsidR="00884E4A" w:rsidRPr="0049367F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00C159F" wp14:editId="0AA639A0">
                      <wp:extent cx="295275" cy="295275"/>
                      <wp:effectExtent l="9525" t="9525" r="9525" b="9525"/>
                      <wp:docPr id="908134719" name="Rectangle: Rounded Corners 9081347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5D326D3" id="Rectangle: Rounded Corners 9081347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DB2822D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438D0EA" w14:textId="77777777" w:rsidR="00884E4A" w:rsidRPr="0049367F" w:rsidRDefault="00884E4A" w:rsidP="00567C41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تُشير الدراسات إلى أن المحفّزات الخارجية كالمكافآت المادية أكثر تأثيراً من المحفّزات الداخلية في استمرارية المتطوّعين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6BEFEDE6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8C1FC6C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5FD5FD5" wp14:editId="04522468">
                      <wp:extent cx="295275" cy="295275"/>
                      <wp:effectExtent l="9525" t="9525" r="9525" b="9525"/>
                      <wp:docPr id="349418619" name="Rectangle: Rounded Corners 3494186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200AE9D" id="Rectangle: Rounded Corners 3494186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4FD8319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C9B019E" w14:textId="77777777" w:rsidR="00884E4A" w:rsidRPr="0049367F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E4B5BD5" wp14:editId="0C0EE11C">
                      <wp:extent cx="295275" cy="295275"/>
                      <wp:effectExtent l="9525" t="9525" r="9525" b="9525"/>
                      <wp:docPr id="2024514171" name="Rectangle: Rounded Corners 2024514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D24B1F1" id="Rectangle: Rounded Corners 20245141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199D255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526C8BD" w14:textId="77777777" w:rsidR="00884E4A" w:rsidRPr="0049367F" w:rsidRDefault="00884E4A" w:rsidP="00567C41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قياس الأثر في المشاريع التطوّعية إجراء شكلي لا يُؤثر في قدرة المنظمة على استقطاب التمويل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109AEA7F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E86787A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1DEA3C6" wp14:editId="453DAA09">
                      <wp:extent cx="295275" cy="295275"/>
                      <wp:effectExtent l="9525" t="9525" r="9525" b="9525"/>
                      <wp:docPr id="1887090917" name="Rectangle: Rounded Corners 18870909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E82984" id="Rectangle: Rounded Corners 18870909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7C8DE20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FFE4A91" w14:textId="77777777" w:rsidR="00884E4A" w:rsidRPr="0049367F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9B10391" wp14:editId="46E2CBE2">
                      <wp:extent cx="295275" cy="295275"/>
                      <wp:effectExtent l="9525" t="9525" r="9525" b="9525"/>
                      <wp:docPr id="1271457745" name="Rectangle: Rounded Corners 12714577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62FB2F" id="Rectangle: Rounded Corners 12714577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97F6774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7B0B19F" w14:textId="77777777" w:rsidR="00884E4A" w:rsidRPr="0049367F" w:rsidRDefault="00884E4A" w:rsidP="00567C41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تشمل مستويات قياس الأثر: المدخلات، والمخرجات، والنتائج، والأثر بعيد المدى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42274014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222B36D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5B480C3" wp14:editId="78BC5C47">
                      <wp:extent cx="295275" cy="295275"/>
                      <wp:effectExtent l="9525" t="9525" r="9525" b="9525"/>
                      <wp:docPr id="1409385264" name="Rectangle: Rounded Corners 1409385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39CEB9" id="Rectangle: Rounded Corners 140938526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84A134C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CD31504" w14:textId="77777777" w:rsidR="00884E4A" w:rsidRPr="0049367F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D2D0CC5" wp14:editId="744FE0DE">
                      <wp:extent cx="295275" cy="295275"/>
                      <wp:effectExtent l="9525" t="9525" r="9525" b="9525"/>
                      <wp:docPr id="390867551" name="Rectangle: Rounded Corners 3908675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364F33" id="Rectangle: Rounded Corners 39086755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8D9FC18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DA8DCB1" w14:textId="77777777" w:rsidR="00884E4A" w:rsidRDefault="00884E4A" w:rsidP="00567C41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نموذج </w:t>
            </w:r>
            <w:r w:rsidRPr="00884E4A">
              <w:rPr>
                <w:rFonts w:ascii="Sakkal Majalla" w:hAnsi="Sakkal Majalla"/>
                <w:sz w:val="40"/>
                <w:szCs w:val="40"/>
                <w:lang w:bidi="ar-SY"/>
              </w:rPr>
              <w:t>DESC</w:t>
            </w: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للتواصل في المواقف الصعبة يبدأ بتحديد التغيير المطلوب مباشرةً دون وصف الموقف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547448C9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6D20792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77295DE" wp14:editId="41EC2ACF">
                      <wp:extent cx="295275" cy="295275"/>
                      <wp:effectExtent l="9525" t="9525" r="9525" b="9525"/>
                      <wp:docPr id="1586289498" name="Rectangle: Rounded Corners 1586289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077A874" id="Rectangle: Rounded Corners 158628949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27950BD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31B67A9" w14:textId="77777777" w:rsidR="00884E4A" w:rsidRPr="0049367F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C3313C7" wp14:editId="6E8A8531">
                      <wp:extent cx="295275" cy="295275"/>
                      <wp:effectExtent l="9525" t="9525" r="9525" b="9525"/>
                      <wp:docPr id="507331516" name="Rectangle: Rounded Corners 5073315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14A85D" id="Rectangle: Rounded Corners 5073315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D6481C1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3D2AE44" w14:textId="77777777" w:rsidR="00884E4A" w:rsidRDefault="00884E4A" w:rsidP="00567C41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الاستدامة المالية للمشاريع التطوّعية تتطلب تنويع مصادر التمويل وتطوير نماذج التمويل الذاتي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0EC2B6AF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C1917F2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324A914" wp14:editId="40773CE8">
                      <wp:extent cx="295275" cy="295275"/>
                      <wp:effectExtent l="9525" t="9525" r="9525" b="9525"/>
                      <wp:docPr id="1094583201" name="Rectangle: Rounded Corners 1094583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17E842" id="Rectangle: Rounded Corners 109458320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9B858FC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03A8C9E" w14:textId="77777777" w:rsidR="00884E4A" w:rsidRPr="0049367F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968658D" wp14:editId="750CA0D2">
                      <wp:extent cx="295275" cy="295275"/>
                      <wp:effectExtent l="9525" t="9525" r="9525" b="9525"/>
                      <wp:docPr id="1273069569" name="Rectangle: Rounded Corners 12730695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B0C3751" id="Rectangle: Rounded Corners 127306956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13177C5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1CC8979" w14:textId="77777777" w:rsidR="00884E4A" w:rsidRDefault="00884E4A" w:rsidP="00567C41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تُعدّ الصراعات داخل الفريق التطوّعي ظاهرة سلبية بالكامل، ولا يمكن الاستفادة منها في تطوير إجراءات العمل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2B8852D2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EE7153D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08286E3" wp14:editId="2A7D69D7">
                      <wp:extent cx="295275" cy="295275"/>
                      <wp:effectExtent l="9525" t="9525" r="9525" b="9525"/>
                      <wp:docPr id="742418517" name="Rectangle: Rounded Corners 742418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B9BA522" id="Rectangle: Rounded Corners 7424185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226B1CE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1801437" w14:textId="77777777" w:rsidR="00884E4A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8521980" wp14:editId="70A911E9">
                      <wp:extent cx="295275" cy="295275"/>
                      <wp:effectExtent l="9525" t="9525" r="9525" b="9525"/>
                      <wp:docPr id="2122994820" name="Rectangle: Rounded Corners 21229948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74DCCBF" id="Rectangle: Rounded Corners 21229948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994366F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5F8F97F" w14:textId="77777777" w:rsidR="00884E4A" w:rsidRDefault="00884E4A" w:rsidP="00567C41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إشراك المجتمع المحلي في تصميم وتنفيذ المشروع التطوّعي يُعزّز ملكيتهم له ويُسهم في استدامته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5B7F74A4" w14:textId="77777777" w:rsidR="00884E4A" w:rsidRDefault="00884E4A" w:rsidP="00884E4A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2FDB654B" wp14:editId="0EC9CDEF">
                <wp:extent cx="5633504" cy="593062"/>
                <wp:effectExtent l="0" t="0" r="5715" b="0"/>
                <wp:docPr id="1393261293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541579934" name="Rectangle 541579934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125510824" name="Rectangle 2125510824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618776831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23E119" w14:textId="742A81BB" w:rsidR="00884E4A" w:rsidRDefault="00884E4A" w:rsidP="00884E4A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DB654B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TWmI3OoCAAB5CAAADgAA&#10;AAAAAAAAAAAAAAAuAgAAZHJzL2Uyb0RvYy54bWxQSwECLQAUAAYACAAAACEATRNt9d0AAAAEAQAA&#10;DwAAAAAAAAAAAAAAAABEBQAAZHJzL2Rvd25yZXYueG1sUEsFBgAAAAAEAAQA8wAAAE4GAAAAAA==&#10;">
                <v:rect id="Rectangle 541579934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" fillcolor="#f2f2f2" stroked="f" strokeweight="1pt"/>
                <v:rect id="Rectangle 2125510824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" filled="f" stroked="f">
                  <v:textbox>
                    <w:txbxContent>
                      <w:p w14:paraId="6023E119" w14:textId="742A81BB" w:rsidR="00884E4A" w:rsidRDefault="00884E4A" w:rsidP="00884E4A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3AA9B62" w14:textId="77777777" w:rsidR="00884E4A" w:rsidRDefault="00884E4A" w:rsidP="00884E4A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0317D659" w14:textId="0860A21E" w:rsidR="00884E4A" w:rsidRDefault="002B2BD4" w:rsidP="00884E4A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884E4A" w:rsidRPr="002B2BD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884E4A" w:rsidRPr="002B2BD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884E4A" w:rsidRPr="002B2BD4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884E4A" w:rsidRPr="002B2BD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884E4A" w14:paraId="443D8F19" w14:textId="77777777" w:rsidTr="00567C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86BC58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EEDFB93" wp14:editId="63C82EB4">
                      <wp:extent cx="295275" cy="295275"/>
                      <wp:effectExtent l="0" t="0" r="28575" b="28575"/>
                      <wp:docPr id="1470781028" name="Rectangle: Rounded Corners 147078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397C851" id="Rectangle: Rounded Corners 14707810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FF455A8" w14:textId="77777777" w:rsidR="00884E4A" w:rsidRPr="00220D98" w:rsidRDefault="00884E4A" w:rsidP="00567C41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B870F22" w14:textId="77777777" w:rsidR="00884E4A" w:rsidRPr="00045076" w:rsidRDefault="00884E4A" w:rsidP="00567C41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7D1C3EC" wp14:editId="05560151">
                      <wp:extent cx="295275" cy="295275"/>
                      <wp:effectExtent l="9525" t="9525" r="9525" b="9525"/>
                      <wp:docPr id="1448182360" name="Rectangle: Rounded Corners 1448182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DDBE48" id="Rectangle: Rounded Corners 14481823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5C63FD" w14:textId="77777777" w:rsidR="00884E4A" w:rsidRPr="00220D98" w:rsidRDefault="00884E4A" w:rsidP="00567C41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E74DC8A" w14:textId="77777777" w:rsidR="00884E4A" w:rsidRPr="00B71975" w:rsidRDefault="00884E4A" w:rsidP="00884E4A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ا</w:t>
            </w:r>
            <w:r w:rsidRPr="00884E4A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لعمل التطوّعي هو جهد يبذله الفرد أو مجموعة من الأفراد بدافع ذاتي دون انتظار مقابل مادي، بهدف خدمة المجتمع وتحقيق منفعة عامة.</w:t>
            </w:r>
          </w:p>
        </w:tc>
      </w:tr>
      <w:tr w:rsidR="00884E4A" w14:paraId="7BC26379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8A77A51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F7D25F7" wp14:editId="5A110CDD">
                      <wp:extent cx="295275" cy="295275"/>
                      <wp:effectExtent l="0" t="0" r="28575" b="28575"/>
                      <wp:docPr id="938511021" name="Rectangle: Rounded Corners 9385110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DFFE42" id="Rectangle: Rounded Corners 93851102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C0C2CCD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A1F70DE" w14:textId="77777777" w:rsidR="00884E4A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BA3E895" wp14:editId="6A1E7165">
                      <wp:extent cx="295275" cy="295275"/>
                      <wp:effectExtent l="9525" t="9525" r="9525" b="9525"/>
                      <wp:docPr id="532588637" name="Rectangle: Rounded Corners 5325886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453F92" id="Rectangle: Rounded Corners 5325886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339B78F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843CAA9" w14:textId="77777777" w:rsidR="00884E4A" w:rsidRPr="00B71975" w:rsidRDefault="00884E4A" w:rsidP="00884E4A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</w:rPr>
              <w:t>عرّفت الأمم المتحدة العمل التطوّعي بأنه العمل غير مدفوع الأجر وغير المهني الذي يقوم به الأفراد من أجل مساعدة الآخرين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884E4A" w14:paraId="599769D7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6B6F0DFE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CF124A8" wp14:editId="3A180943">
                      <wp:extent cx="295275" cy="295275"/>
                      <wp:effectExtent l="9525" t="9525" r="9525" b="9525"/>
                      <wp:docPr id="1727163839" name="Rectangle: Rounded Corners 17271638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ECDBAA" id="Rectangle: Rounded Corners 17271638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E78BEFD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943B12D" w14:textId="77777777" w:rsidR="00884E4A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7282D13" wp14:editId="1048D07D">
                      <wp:extent cx="295275" cy="295275"/>
                      <wp:effectExtent l="0" t="0" r="28575" b="28575"/>
                      <wp:docPr id="217919289" name="Rectangle: Rounded Corners 217919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8B3F4E3" id="Rectangle: Rounded Corners 21791928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4F0C6D7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409087D" w14:textId="77777777" w:rsidR="00884E4A" w:rsidRPr="00B71975" w:rsidRDefault="00884E4A" w:rsidP="00884E4A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</w:rPr>
              <w:t>تقتصر فائدة العمل التطوّعي على المستفيدين فقط، ولا يُكسب المتطوّع أي مهارات شخصية أو مهنية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884E4A" w14:paraId="0DA3DB7F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0C4536B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0635A4E" wp14:editId="5E8C441E">
                      <wp:extent cx="295275" cy="295275"/>
                      <wp:effectExtent l="9525" t="9525" r="9525" b="9525"/>
                      <wp:docPr id="1726222892" name="Rectangle: Rounded Corners 17262228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A3EDF4" id="Rectangle: Rounded Corners 172622289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26C10272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5878955" w14:textId="77777777" w:rsidR="00884E4A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61E0E50" wp14:editId="5ACB9A95">
                      <wp:extent cx="295275" cy="295275"/>
                      <wp:effectExtent l="0" t="0" r="28575" b="28575"/>
                      <wp:docPr id="27803282" name="Rectangle: Rounded Corners 27803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7EBAEC3" id="Rectangle: Rounded Corners 2780328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BAC6B61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0A0387D" w14:textId="77777777" w:rsidR="00884E4A" w:rsidRPr="00B71975" w:rsidRDefault="00884E4A" w:rsidP="00884E4A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</w:rPr>
              <w:t>مرحلة التقييم والإغلاق تأتي قبل مرحلة التنفيذ والمتابعة في دورة حياة المشروع التطوّعي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884E4A" w14:paraId="01A34EE5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62284092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09DC5F9" wp14:editId="343A5078">
                      <wp:extent cx="295275" cy="295275"/>
                      <wp:effectExtent l="0" t="0" r="28575" b="28575"/>
                      <wp:docPr id="1506615662" name="Rectangle: Rounded Corners 15066156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72C74A3" id="Rectangle: Rounded Corners 150661566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D420C0A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9D49DCC" w14:textId="77777777" w:rsidR="00884E4A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F4E6AC0" wp14:editId="6E620903">
                      <wp:extent cx="295275" cy="295275"/>
                      <wp:effectExtent l="9525" t="9525" r="9525" b="9525"/>
                      <wp:docPr id="1958056748" name="Rectangle: Rounded Corners 19580567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7AD336D" id="Rectangle: Rounded Corners 19580567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CB65D7F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B2DA86D" w14:textId="77777777" w:rsidR="00884E4A" w:rsidRPr="00B71975" w:rsidRDefault="00884E4A" w:rsidP="00884E4A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تُصاغ أهداف المشاريع التطوّعية وفق معايير </w:t>
            </w:r>
            <w:r w:rsidRPr="00884E4A">
              <w:rPr>
                <w:rFonts w:ascii="Sakkal Majalla" w:hAnsi="Sakkal Majalla"/>
                <w:sz w:val="40"/>
                <w:szCs w:val="40"/>
                <w:lang w:bidi="ar-SY"/>
              </w:rPr>
              <w:t>SMART</w:t>
            </w: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لضمان فعاليتها وقابليتها للقياس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658C0BA5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1164CE1" w14:textId="77777777" w:rsidR="00884E4A" w:rsidRPr="00220D98" w:rsidRDefault="00884E4A" w:rsidP="00567C41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20099F2" wp14:editId="2C1EBB72">
                      <wp:extent cx="295275" cy="295275"/>
                      <wp:effectExtent l="9525" t="9525" r="9525" b="9525"/>
                      <wp:docPr id="639620081" name="Rectangle: Rounded Corners 6396200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9563B8" id="Rectangle: Rounded Corners 6396200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F903B96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B4AEBCB" w14:textId="77777777" w:rsidR="00884E4A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209D8C9" wp14:editId="4515C409">
                      <wp:extent cx="295275" cy="295275"/>
                      <wp:effectExtent l="0" t="0" r="28575" b="28575"/>
                      <wp:docPr id="1116875188" name="Rectangle: Rounded Corners 1116875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BAD982" id="Rectangle: Rounded Corners 111687518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4449FCA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7B2E871" w14:textId="77777777" w:rsidR="00884E4A" w:rsidRPr="00B71975" w:rsidRDefault="00884E4A" w:rsidP="00884E4A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مصفوفة </w:t>
            </w:r>
            <w:r w:rsidRPr="00884E4A">
              <w:rPr>
                <w:rFonts w:ascii="Sakkal Majalla" w:hAnsi="Sakkal Majalla"/>
                <w:sz w:val="40"/>
                <w:szCs w:val="40"/>
                <w:lang w:bidi="ar-SY"/>
              </w:rPr>
              <w:t>RACI</w:t>
            </w: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أداة تُستخدم لتوضيح الجدول الزمني لأنشطة المشروع التطوّعي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33044392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8A7958D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E14D8E5" wp14:editId="15433E1B">
                      <wp:extent cx="295275" cy="295275"/>
                      <wp:effectExtent l="0" t="0" r="28575" b="28575"/>
                      <wp:docPr id="315206579" name="Rectangle: Rounded Corners 3152065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24F8C9C" id="Rectangle: Rounded Corners 3152065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0212F8B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429C1DB" w14:textId="77777777" w:rsidR="00884E4A" w:rsidRPr="0049367F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917ED5" wp14:editId="5BBB5F02">
                      <wp:extent cx="295275" cy="295275"/>
                      <wp:effectExtent l="9525" t="9525" r="9525" b="9525"/>
                      <wp:docPr id="121937378" name="Rectangle: Rounded Corners 121937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FE6B831" id="Rectangle: Rounded Corners 12193737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0FEF103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F70BCB5" w14:textId="77777777" w:rsidR="00884E4A" w:rsidRPr="002D5FBB" w:rsidRDefault="00884E4A" w:rsidP="00884E4A">
            <w:pPr>
              <w:keepNext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الرؤية في المشروع التطوّعي هي صورة مستقبلية طموحة لما سيكون عليه الواقع بعد تنفيذ المشروع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31AF0C9B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5A118D9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3E38C151" wp14:editId="08EA2739">
                      <wp:extent cx="295275" cy="295275"/>
                      <wp:effectExtent l="0" t="0" r="28575" b="28575"/>
                      <wp:docPr id="6238153" name="Rectangle: Rounded Corners 6238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8B7B258" id="Rectangle: Rounded Corners 623815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0430A62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6F22B5E" w14:textId="77777777" w:rsidR="00884E4A" w:rsidRPr="0049367F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AE1DC0F" wp14:editId="75C423B5">
                      <wp:extent cx="295275" cy="295275"/>
                      <wp:effectExtent l="9525" t="9525" r="9525" b="9525"/>
                      <wp:docPr id="885534553" name="Rectangle: Rounded Corners 885534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94528B" id="Rectangle: Rounded Corners 88553455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3767FDB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413ABB4" w14:textId="77777777" w:rsidR="00884E4A" w:rsidRPr="0049367F" w:rsidRDefault="00884E4A" w:rsidP="00884E4A">
            <w:pPr>
              <w:keepNext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تعتمد القيادة الخادمة على تذليل العقبات أمام المتطوّعين وتمكينهم، مع التركيز على نموّهم الشخصي والمهني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0FC09195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38365A9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09AC521" wp14:editId="4C892588">
                      <wp:extent cx="295275" cy="295275"/>
                      <wp:effectExtent l="9525" t="9525" r="9525" b="9525"/>
                      <wp:docPr id="1413890753" name="Rectangle: Rounded Corners 1413890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77440BB" id="Rectangle: Rounded Corners 141389075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2DFC596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DABC004" w14:textId="77777777" w:rsidR="00884E4A" w:rsidRPr="0049367F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471A222" wp14:editId="134F22F8">
                      <wp:extent cx="295275" cy="295275"/>
                      <wp:effectExtent l="0" t="0" r="28575" b="28575"/>
                      <wp:docPr id="671405567" name="Rectangle: Rounded Corners 6714055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8717A71" id="Rectangle: Rounded Corners 6714055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0F23FF6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88C7712" w14:textId="77777777" w:rsidR="00884E4A" w:rsidRPr="0049367F" w:rsidRDefault="00884E4A" w:rsidP="00884E4A">
            <w:pPr>
              <w:keepNext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تُشير الدراسات إلى أن المحفّزات الخارجية كالمكافآت المادية أكثر تأثيراً من المحفّزات الداخلية في استمرارية المتطوّعين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04D761D2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99DC2C4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7D64251" wp14:editId="11BACEBB">
                      <wp:extent cx="295275" cy="295275"/>
                      <wp:effectExtent l="9525" t="9525" r="9525" b="9525"/>
                      <wp:docPr id="224757068" name="Rectangle: Rounded Corners 2247570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EB73E2F" id="Rectangle: Rounded Corners 22475706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445B789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19EF6E8" w14:textId="77777777" w:rsidR="00884E4A" w:rsidRPr="0049367F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699A357" wp14:editId="58B691C6">
                      <wp:extent cx="295275" cy="295275"/>
                      <wp:effectExtent l="0" t="0" r="28575" b="28575"/>
                      <wp:docPr id="1731677996" name="Rectangle: Rounded Corners 17316779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39CE422" id="Rectangle: Rounded Corners 173167799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A7310F4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B5E1EFC" w14:textId="77777777" w:rsidR="00884E4A" w:rsidRPr="0049367F" w:rsidRDefault="00884E4A" w:rsidP="00884E4A">
            <w:pPr>
              <w:keepNext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قياس الأثر في المشاريع التطوّعية إجراء شكلي لا يُؤثر في قدرة المنظمة على استقطاب التمويل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01C0E797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5D07893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4C7B23B" wp14:editId="40602299">
                      <wp:extent cx="295275" cy="295275"/>
                      <wp:effectExtent l="0" t="0" r="28575" b="28575"/>
                      <wp:docPr id="215296231" name="Rectangle: Rounded Corners 215296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90736BA" id="Rectangle: Rounded Corners 2152962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9AE7D97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614C9B1" w14:textId="77777777" w:rsidR="00884E4A" w:rsidRPr="0049367F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9256A92" wp14:editId="5B765A53">
                      <wp:extent cx="295275" cy="295275"/>
                      <wp:effectExtent l="9525" t="9525" r="9525" b="9525"/>
                      <wp:docPr id="1783711388" name="Rectangle: Rounded Corners 1783711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3C2488" id="Rectangle: Rounded Corners 178371138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68A8237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AB235A5" w14:textId="77777777" w:rsidR="00884E4A" w:rsidRPr="0049367F" w:rsidRDefault="00884E4A" w:rsidP="00884E4A">
            <w:pPr>
              <w:keepNext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تشمل مستويات قياس الأثر: المدخلات، والمخرجات، والنتائج، والأثر بعيد المدى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124EFBCD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0814DDE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6740295" wp14:editId="0B940591">
                      <wp:extent cx="295275" cy="295275"/>
                      <wp:effectExtent l="9525" t="9525" r="9525" b="9525"/>
                      <wp:docPr id="690235017" name="Rectangle: Rounded Corners 6902350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7A10A1" id="Rectangle: Rounded Corners 6902350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B951876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1D85D68" w14:textId="77777777" w:rsidR="00884E4A" w:rsidRPr="0049367F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8A653AF" wp14:editId="271316BD">
                      <wp:extent cx="295275" cy="295275"/>
                      <wp:effectExtent l="0" t="0" r="28575" b="28575"/>
                      <wp:docPr id="968249692" name="Rectangle: Rounded Corners 9682496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E78DC12" id="Rectangle: Rounded Corners 96824969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4841FE4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BC8681D" w14:textId="77777777" w:rsidR="00884E4A" w:rsidRDefault="00884E4A" w:rsidP="00884E4A">
            <w:pPr>
              <w:keepNext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نموذج </w:t>
            </w:r>
            <w:r w:rsidRPr="00884E4A">
              <w:rPr>
                <w:rFonts w:ascii="Sakkal Majalla" w:hAnsi="Sakkal Majalla"/>
                <w:sz w:val="40"/>
                <w:szCs w:val="40"/>
                <w:lang w:bidi="ar-SY"/>
              </w:rPr>
              <w:t>DESC</w:t>
            </w: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للتواصل في المواقف الصعبة يبدأ بتحديد التغيير المطلوب مباشرةً دون وصف الموقف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5761CA05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B1EA416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572438A" wp14:editId="429E1BC7">
                      <wp:extent cx="295275" cy="295275"/>
                      <wp:effectExtent l="0" t="0" r="28575" b="28575"/>
                      <wp:docPr id="2104658196" name="Rectangle: Rounded Corners 2104658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E66D21C" id="Rectangle: Rounded Corners 210465819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189DE2B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11D1355" w14:textId="77777777" w:rsidR="00884E4A" w:rsidRPr="0049367F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BFD11A5" wp14:editId="069AAC7B">
                      <wp:extent cx="295275" cy="295275"/>
                      <wp:effectExtent l="9525" t="9525" r="9525" b="9525"/>
                      <wp:docPr id="816792346" name="Rectangle: Rounded Corners 816792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AF3E6B5" id="Rectangle: Rounded Corners 8167923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37B5315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D2F371B" w14:textId="77777777" w:rsidR="00884E4A" w:rsidRDefault="00884E4A" w:rsidP="00884E4A">
            <w:pPr>
              <w:keepNext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الاستدامة المالية للمشاريع التطوّعية تتطلب تنويع مصادر التمويل وتطوير نماذج التمويل الذاتي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6338FDBD" w14:textId="77777777" w:rsidTr="00567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D8FF908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6D78D5F" wp14:editId="46577989">
                      <wp:extent cx="295275" cy="295275"/>
                      <wp:effectExtent l="9525" t="9525" r="9525" b="9525"/>
                      <wp:docPr id="1646416326" name="Rectangle: Rounded Corners 1646416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A30BFD" id="Rectangle: Rounded Corners 16464163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751923A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F63B19C" w14:textId="77777777" w:rsidR="00884E4A" w:rsidRPr="0049367F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4DE58B5" wp14:editId="7DA807F3">
                      <wp:extent cx="295275" cy="295275"/>
                      <wp:effectExtent l="0" t="0" r="28575" b="28575"/>
                      <wp:docPr id="2147229218" name="Rectangle: Rounded Corners 2147229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DE7638" id="Rectangle: Rounded Corners 21472292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EA16EEE" w14:textId="77777777" w:rsidR="00884E4A" w:rsidRPr="00220D98" w:rsidRDefault="00884E4A" w:rsidP="00567C41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229A8AF" w14:textId="77777777" w:rsidR="00884E4A" w:rsidRDefault="00884E4A" w:rsidP="00884E4A">
            <w:pPr>
              <w:keepNext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تُعدّ الصراعات داخل الفريق التطوّعي ظاهرة سلبية بالكامل، ولا يمكن الاستفادة منها في تطوير إجراءات العمل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884E4A" w14:paraId="14A59896" w14:textId="77777777" w:rsidTr="00567C41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C6B3665" w14:textId="77777777" w:rsidR="00884E4A" w:rsidRPr="00220D98" w:rsidRDefault="00884E4A" w:rsidP="00567C41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86F4E4C" wp14:editId="3FCD8E1B">
                      <wp:extent cx="295275" cy="295275"/>
                      <wp:effectExtent l="0" t="0" r="28575" b="28575"/>
                      <wp:docPr id="476870380" name="Rectangle: Rounded Corners 476870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34D0055" id="Rectangle: Rounded Corners 4768703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8128866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A078460" w14:textId="77777777" w:rsidR="00884E4A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9C961E4" wp14:editId="2DBD40FF">
                      <wp:extent cx="295275" cy="295275"/>
                      <wp:effectExtent l="9525" t="9525" r="9525" b="9525"/>
                      <wp:docPr id="2003825744" name="Rectangle: Rounded Corners 20038257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D872B9" id="Rectangle: Rounded Corners 20038257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D6E301D" w14:textId="77777777" w:rsidR="00884E4A" w:rsidRPr="00220D98" w:rsidRDefault="00884E4A" w:rsidP="00567C41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738AF30" w14:textId="77777777" w:rsidR="00884E4A" w:rsidRDefault="00884E4A" w:rsidP="00884E4A">
            <w:pPr>
              <w:keepNext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884E4A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إشراك المجتمع المحلي في تصميم وتنفيذ المشروع التطوّعي يُعزّز ملكيتهم له ويُسهم في استدامته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1FB90F99" w14:textId="77777777" w:rsidR="00464AA2" w:rsidRDefault="00464AA2" w:rsidP="00884E4A">
      <w:pPr>
        <w:bidi w:val="0"/>
        <w:spacing w:after="160" w:line="259" w:lineRule="auto"/>
        <w:jc w:val="left"/>
      </w:pPr>
    </w:p>
    <w:sectPr w:rsidR="00464AA2" w:rsidSect="005414E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8E929" w14:textId="77777777" w:rsidR="00E97820" w:rsidRDefault="00E97820" w:rsidP="00F53D08">
      <w:pPr>
        <w:spacing w:line="240" w:lineRule="auto"/>
      </w:pPr>
      <w:r>
        <w:separator/>
      </w:r>
    </w:p>
  </w:endnote>
  <w:endnote w:type="continuationSeparator" w:id="0">
    <w:p w14:paraId="7787FC23" w14:textId="77777777" w:rsidR="00E97820" w:rsidRDefault="00E97820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F433" w14:textId="77777777" w:rsidR="00234AEC" w:rsidRDefault="00234AE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CA4C" w14:textId="0CD6461B" w:rsidR="00220D98" w:rsidRPr="00220D98" w:rsidRDefault="00234AEC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885A39B" wp14:editId="34BD7120">
              <wp:simplePos x="0" y="0"/>
              <wp:positionH relativeFrom="column">
                <wp:posOffset>-787400</wp:posOffset>
              </wp:positionH>
              <wp:positionV relativeFrom="page">
                <wp:posOffset>10444175</wp:posOffset>
              </wp:positionV>
              <wp:extent cx="1377950" cy="282575"/>
              <wp:effectExtent l="0" t="0" r="0" b="3175"/>
              <wp:wrapNone/>
              <wp:docPr id="821171959" name="مستطيل 8211719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37E2A0" w14:textId="77777777" w:rsidR="00234AEC" w:rsidRPr="007C020A" w:rsidRDefault="00234AEC" w:rsidP="00234AEC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85A39B" id="مستطيل 821171959" o:spid="_x0000_s1069" style="position:absolute;margin-left:-62pt;margin-top:822.4pt;width:108.5pt;height: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" filled="f" stroked="f" strokeweight="1pt">
              <v:textbox>
                <w:txbxContent>
                  <w:p w14:paraId="3637E2A0" w14:textId="77777777" w:rsidR="00234AEC" w:rsidRPr="007C020A" w:rsidRDefault="00234AEC" w:rsidP="00234AEC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0E77F127" wp14:editId="077F759D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FF17BFF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220D98" w:rsidRPr="00220D98">
          <w:rPr>
            <w:noProof/>
            <w:color w:val="168489"/>
            <w:sz w:val="40"/>
            <w:szCs w:val="44"/>
          </w:rPr>
          <w:t>2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368A8CDE" w14:textId="496FA6FC" w:rsidR="00A46D9A" w:rsidRDefault="00234AEC">
    <w:pPr>
      <w:pStyle w:val="a4"/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4C137EB" wp14:editId="25B55162">
              <wp:simplePos x="0" y="0"/>
              <wp:positionH relativeFrom="column">
                <wp:posOffset>1901190</wp:posOffset>
              </wp:positionH>
              <wp:positionV relativeFrom="paragraph">
                <wp:posOffset>57480</wp:posOffset>
              </wp:positionV>
              <wp:extent cx="1323975" cy="304800"/>
              <wp:effectExtent l="0" t="0" r="0" b="0"/>
              <wp:wrapNone/>
              <wp:docPr id="554479686" name="مربع نص 5544796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39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8F68AE" w14:textId="77777777" w:rsidR="00234AEC" w:rsidRPr="00DB65F9" w:rsidRDefault="00234AEC" w:rsidP="00234A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lang w:bidi="ar-JO"/>
                            </w:rPr>
                          </w:pPr>
                          <w:r w:rsidRPr="00DB65F9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C137EB" id="_x0000_t202" coordsize="21600,21600" o:spt="202" path="m,l,21600r21600,l21600,xe">
              <v:stroke joinstyle="miter"/>
              <v:path gradientshapeok="t" o:connecttype="rect"/>
            </v:shapetype>
            <v:shape id="مربع نص 554479686" o:spid="_x0000_s1070" type="#_x0000_t202" style="position:absolute;left:0;text-align:left;margin-left:149.7pt;margin-top:4.55pt;width:104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" filled="f" stroked="f" strokeweight=".5pt">
              <v:textbox>
                <w:txbxContent>
                  <w:p w14:paraId="098F68AE" w14:textId="77777777" w:rsidR="00234AEC" w:rsidRPr="00DB65F9" w:rsidRDefault="00234AEC" w:rsidP="00234A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lang w:bidi="ar-JO"/>
                      </w:rPr>
                    </w:pPr>
                    <w:r w:rsidRPr="00DB65F9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C523A72" wp14:editId="1BA9201D">
              <wp:simplePos x="0" y="0"/>
              <wp:positionH relativeFrom="column">
                <wp:posOffset>3781425</wp:posOffset>
              </wp:positionH>
              <wp:positionV relativeFrom="paragraph">
                <wp:posOffset>189560</wp:posOffset>
              </wp:positionV>
              <wp:extent cx="2374265" cy="1402715"/>
              <wp:effectExtent l="0" t="0" r="0" b="0"/>
              <wp:wrapNone/>
              <wp:docPr id="972964530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A23C6E6" w14:textId="77777777" w:rsidR="00234AEC" w:rsidRPr="00DC31A5" w:rsidRDefault="00234AEC" w:rsidP="00234A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19921D87" w14:textId="77777777" w:rsidR="00234AEC" w:rsidRPr="00DC31A5" w:rsidRDefault="00234AEC" w:rsidP="00234A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158391D2" w14:textId="77777777" w:rsidR="00234AEC" w:rsidRPr="00DC31A5" w:rsidRDefault="00234AEC" w:rsidP="00234A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737DED98" w14:textId="77777777" w:rsidR="00234AEC" w:rsidRPr="00DC31A5" w:rsidRDefault="00234AEC" w:rsidP="00234A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4110C4EC" w14:textId="77777777" w:rsidR="00234AEC" w:rsidRDefault="00234AEC" w:rsidP="00234A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3B5F705F" w14:textId="77777777" w:rsidR="00234AEC" w:rsidRPr="00DC31A5" w:rsidRDefault="00234AEC" w:rsidP="00234AEC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523A72" id="مستطيل 38" o:spid="_x0000_s1071" style="position:absolute;left:0;text-align:left;margin-left:297.75pt;margin-top:14.9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" filled="f" stroked="f" strokeweight="1pt">
              <v:textbox>
                <w:txbxContent>
                  <w:p w14:paraId="0A23C6E6" w14:textId="77777777" w:rsidR="00234AEC" w:rsidRPr="00DC31A5" w:rsidRDefault="00234AEC" w:rsidP="00234A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19921D87" w14:textId="77777777" w:rsidR="00234AEC" w:rsidRPr="00DC31A5" w:rsidRDefault="00234AEC" w:rsidP="00234A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158391D2" w14:textId="77777777" w:rsidR="00234AEC" w:rsidRPr="00DC31A5" w:rsidRDefault="00234AEC" w:rsidP="00234A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737DED98" w14:textId="77777777" w:rsidR="00234AEC" w:rsidRPr="00DC31A5" w:rsidRDefault="00234AEC" w:rsidP="00234A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4110C4EC" w14:textId="77777777" w:rsidR="00234AEC" w:rsidRDefault="00234AEC" w:rsidP="00234A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3B5F705F" w14:textId="77777777" w:rsidR="00234AEC" w:rsidRPr="00DC31A5" w:rsidRDefault="00234AEC" w:rsidP="00234AEC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9BA47" w14:textId="77777777" w:rsidR="00234AEC" w:rsidRDefault="00234AE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F7332" w14:textId="77777777" w:rsidR="00E97820" w:rsidRDefault="00E97820" w:rsidP="00F53D08">
      <w:pPr>
        <w:spacing w:line="240" w:lineRule="auto"/>
      </w:pPr>
      <w:r>
        <w:separator/>
      </w:r>
    </w:p>
  </w:footnote>
  <w:footnote w:type="continuationSeparator" w:id="0">
    <w:p w14:paraId="2A6EB450" w14:textId="77777777" w:rsidR="00E97820" w:rsidRDefault="00E97820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BD4A" w14:textId="77777777" w:rsidR="00234AEC" w:rsidRDefault="00234AE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3C343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514F7EA2" wp14:editId="71B9FCF1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299F91" wp14:editId="62DB3472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940803" w14:textId="4808E5F2" w:rsidR="00220D98" w:rsidRDefault="008546C4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8546C4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إدارة المشاريع التطوعيّة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299F91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0D940803" w14:textId="4808E5F2" w:rsidR="00220D98" w:rsidRDefault="008546C4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8546C4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إدارة المشاريع التطوعيّة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02868D67" w14:textId="77777777" w:rsidR="00A46D9A" w:rsidRDefault="00A46D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8003" w14:textId="77777777" w:rsidR="00234AEC" w:rsidRDefault="00234AE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99.75pt;height:373.2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1287203">
    <w:abstractNumId w:val="34"/>
  </w:num>
  <w:num w:numId="2" w16cid:durableId="1479107487">
    <w:abstractNumId w:val="18"/>
  </w:num>
  <w:num w:numId="3" w16cid:durableId="827794499">
    <w:abstractNumId w:val="19"/>
  </w:num>
  <w:num w:numId="4" w16cid:durableId="1692293548">
    <w:abstractNumId w:val="30"/>
  </w:num>
  <w:num w:numId="5" w16cid:durableId="845098129">
    <w:abstractNumId w:val="4"/>
  </w:num>
  <w:num w:numId="6" w16cid:durableId="1232614437">
    <w:abstractNumId w:val="1"/>
  </w:num>
  <w:num w:numId="7" w16cid:durableId="1287466028">
    <w:abstractNumId w:val="13"/>
  </w:num>
  <w:num w:numId="8" w16cid:durableId="448626422">
    <w:abstractNumId w:val="29"/>
  </w:num>
  <w:num w:numId="9" w16cid:durableId="1559707074">
    <w:abstractNumId w:val="24"/>
  </w:num>
  <w:num w:numId="10" w16cid:durableId="698433864">
    <w:abstractNumId w:val="33"/>
  </w:num>
  <w:num w:numId="11" w16cid:durableId="275256862">
    <w:abstractNumId w:val="21"/>
  </w:num>
  <w:num w:numId="12" w16cid:durableId="1879583627">
    <w:abstractNumId w:val="37"/>
  </w:num>
  <w:num w:numId="13" w16cid:durableId="1520966007">
    <w:abstractNumId w:val="10"/>
  </w:num>
  <w:num w:numId="14" w16cid:durableId="1181356344">
    <w:abstractNumId w:val="12"/>
  </w:num>
  <w:num w:numId="15" w16cid:durableId="1659841389">
    <w:abstractNumId w:val="8"/>
  </w:num>
  <w:num w:numId="16" w16cid:durableId="1966348355">
    <w:abstractNumId w:val="28"/>
  </w:num>
  <w:num w:numId="17" w16cid:durableId="1443107321">
    <w:abstractNumId w:val="31"/>
  </w:num>
  <w:num w:numId="18" w16cid:durableId="1875382267">
    <w:abstractNumId w:val="0"/>
  </w:num>
  <w:num w:numId="19" w16cid:durableId="451484734">
    <w:abstractNumId w:val="23"/>
  </w:num>
  <w:num w:numId="20" w16cid:durableId="598100889">
    <w:abstractNumId w:val="35"/>
  </w:num>
  <w:num w:numId="21" w16cid:durableId="900793256">
    <w:abstractNumId w:val="16"/>
  </w:num>
  <w:num w:numId="22" w16cid:durableId="1621573288">
    <w:abstractNumId w:val="9"/>
  </w:num>
  <w:num w:numId="23" w16cid:durableId="1344239936">
    <w:abstractNumId w:val="25"/>
  </w:num>
  <w:num w:numId="24" w16cid:durableId="645008402">
    <w:abstractNumId w:val="20"/>
  </w:num>
  <w:num w:numId="25" w16cid:durableId="928611833">
    <w:abstractNumId w:val="11"/>
  </w:num>
  <w:num w:numId="26" w16cid:durableId="507715025">
    <w:abstractNumId w:val="32"/>
  </w:num>
  <w:num w:numId="27" w16cid:durableId="1601722058">
    <w:abstractNumId w:val="5"/>
  </w:num>
  <w:num w:numId="28" w16cid:durableId="614601104">
    <w:abstractNumId w:val="27"/>
  </w:num>
  <w:num w:numId="29" w16cid:durableId="1037782150">
    <w:abstractNumId w:val="36"/>
  </w:num>
  <w:num w:numId="30" w16cid:durableId="1190492590">
    <w:abstractNumId w:val="15"/>
  </w:num>
  <w:num w:numId="31" w16cid:durableId="1637375390">
    <w:abstractNumId w:val="7"/>
  </w:num>
  <w:num w:numId="32" w16cid:durableId="473569220">
    <w:abstractNumId w:val="3"/>
  </w:num>
  <w:num w:numId="33" w16cid:durableId="966938000">
    <w:abstractNumId w:val="22"/>
  </w:num>
  <w:num w:numId="34" w16cid:durableId="1395471420">
    <w:abstractNumId w:val="6"/>
  </w:num>
  <w:num w:numId="35" w16cid:durableId="2102751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7624968">
    <w:abstractNumId w:val="26"/>
  </w:num>
  <w:num w:numId="37" w16cid:durableId="1104492363">
    <w:abstractNumId w:val="17"/>
  </w:num>
  <w:num w:numId="38" w16cid:durableId="1668556225">
    <w:abstractNumId w:val="2"/>
  </w:num>
  <w:num w:numId="39" w16cid:durableId="2583800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C4"/>
    <w:rsid w:val="00012709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4AEC"/>
    <w:rsid w:val="00235BF7"/>
    <w:rsid w:val="00283647"/>
    <w:rsid w:val="0028392F"/>
    <w:rsid w:val="0028523A"/>
    <w:rsid w:val="002A04B9"/>
    <w:rsid w:val="002A1158"/>
    <w:rsid w:val="002B1808"/>
    <w:rsid w:val="002B2BD4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477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0FBA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46C4"/>
    <w:rsid w:val="00857CC6"/>
    <w:rsid w:val="0086361A"/>
    <w:rsid w:val="00880428"/>
    <w:rsid w:val="00881264"/>
    <w:rsid w:val="00884E4A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5C52"/>
    <w:rsid w:val="009065E7"/>
    <w:rsid w:val="00917FC7"/>
    <w:rsid w:val="00935A95"/>
    <w:rsid w:val="009360AC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B6493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B495D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65F1E"/>
    <w:rsid w:val="00E7361B"/>
    <w:rsid w:val="00E90509"/>
    <w:rsid w:val="00E97820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934B2D"/>
  <w15:chartTrackingRefBased/>
  <w15:docId w15:val="{A00013E4-8804-4A9C-8839-1EB377F0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2B2B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dawliatraining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9</TotalTime>
  <Pages>7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5</cp:revision>
  <cp:lastPrinted>2022-03-26T18:07:00Z</cp:lastPrinted>
  <dcterms:created xsi:type="dcterms:W3CDTF">2026-02-28T04:37:00Z</dcterms:created>
  <dcterms:modified xsi:type="dcterms:W3CDTF">2026-07-26T10:51:00Z</dcterms:modified>
</cp:coreProperties>
</file>